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55" w:rsidRDefault="003519FD" w:rsidP="003519FD">
      <w:pPr>
        <w:pStyle w:val="Title"/>
        <w:jc w:val="center"/>
        <w:rPr>
          <w:rFonts w:asciiTheme="minorHAnsi" w:hAnsiTheme="minorHAnsi"/>
          <w:b/>
          <w:sz w:val="32"/>
          <w:szCs w:val="36"/>
        </w:rPr>
      </w:pPr>
      <w:bookmarkStart w:id="0" w:name="OLE_LINK10"/>
      <w:bookmarkStart w:id="1" w:name="OLE_LINK11"/>
      <w:bookmarkStart w:id="2" w:name="_GoBack"/>
      <w:bookmarkEnd w:id="2"/>
      <w:r>
        <w:rPr>
          <w:rFonts w:asciiTheme="minorHAnsi" w:hAnsiTheme="minorHAnsi"/>
          <w:b/>
          <w:sz w:val="32"/>
          <w:szCs w:val="36"/>
        </w:rPr>
        <w:t xml:space="preserve">I&amp;I Subgroup on Implementation Requirements </w:t>
      </w:r>
      <w:r>
        <w:rPr>
          <w:rFonts w:asciiTheme="minorHAnsi" w:hAnsiTheme="minorHAnsi"/>
          <w:b/>
          <w:sz w:val="32"/>
          <w:szCs w:val="36"/>
        </w:rPr>
        <w:br/>
        <w:t xml:space="preserve">for </w:t>
      </w:r>
      <w:r w:rsidR="00076B59">
        <w:rPr>
          <w:rFonts w:asciiTheme="minorHAnsi" w:hAnsiTheme="minorHAnsi"/>
          <w:b/>
          <w:sz w:val="32"/>
          <w:szCs w:val="36"/>
        </w:rPr>
        <w:t xml:space="preserve">transforming </w:t>
      </w:r>
      <w:r w:rsidR="006A2D80">
        <w:rPr>
          <w:rFonts w:asciiTheme="minorHAnsi" w:hAnsiTheme="minorHAnsi"/>
          <w:b/>
          <w:sz w:val="32"/>
          <w:szCs w:val="36"/>
        </w:rPr>
        <w:t xml:space="preserve">existing instance </w:t>
      </w:r>
      <w:r w:rsidR="00076B59">
        <w:rPr>
          <w:rFonts w:asciiTheme="minorHAnsi" w:hAnsiTheme="minorHAnsi"/>
          <w:b/>
          <w:sz w:val="32"/>
          <w:szCs w:val="36"/>
        </w:rPr>
        <w:t xml:space="preserve">data </w:t>
      </w:r>
      <w:r w:rsidR="006A2D80">
        <w:rPr>
          <w:rFonts w:asciiTheme="minorHAnsi" w:hAnsiTheme="minorHAnsi"/>
          <w:b/>
          <w:sz w:val="32"/>
          <w:szCs w:val="36"/>
        </w:rPr>
        <w:t>so that it can</w:t>
      </w:r>
      <w:r w:rsidR="00076B59">
        <w:rPr>
          <w:rFonts w:asciiTheme="minorHAnsi" w:hAnsiTheme="minorHAnsi"/>
          <w:b/>
          <w:sz w:val="32"/>
          <w:szCs w:val="36"/>
        </w:rPr>
        <w:t xml:space="preserve"> </w:t>
      </w:r>
      <w:r w:rsidR="006A2D80">
        <w:rPr>
          <w:rFonts w:asciiTheme="minorHAnsi" w:hAnsiTheme="minorHAnsi"/>
          <w:b/>
          <w:sz w:val="32"/>
          <w:szCs w:val="36"/>
        </w:rPr>
        <w:t xml:space="preserve">be </w:t>
      </w:r>
      <w:r w:rsidR="006A2D80">
        <w:rPr>
          <w:rFonts w:asciiTheme="minorHAnsi" w:hAnsiTheme="minorHAnsi"/>
          <w:b/>
          <w:sz w:val="32"/>
          <w:szCs w:val="36"/>
        </w:rPr>
        <w:br/>
        <w:t>expressed using</w:t>
      </w:r>
      <w:r w:rsidR="00076B59">
        <w:rPr>
          <w:rFonts w:asciiTheme="minorHAnsi" w:hAnsiTheme="minorHAnsi"/>
          <w:b/>
          <w:sz w:val="32"/>
          <w:szCs w:val="36"/>
        </w:rPr>
        <w:t xml:space="preserve"> SNOMED CT</w:t>
      </w:r>
    </w:p>
    <w:p w:rsidR="003519FD" w:rsidRPr="00D63855" w:rsidRDefault="00651A88" w:rsidP="00D63855">
      <w:pPr>
        <w:pStyle w:val="Title"/>
        <w:jc w:val="right"/>
        <w:rPr>
          <w:rFonts w:asciiTheme="minorHAnsi" w:hAnsiTheme="minorHAnsi"/>
          <w:sz w:val="32"/>
          <w:szCs w:val="36"/>
        </w:rPr>
      </w:pPr>
      <w:r>
        <w:rPr>
          <w:rFonts w:asciiTheme="minorHAnsi" w:hAnsiTheme="minorHAnsi"/>
          <w:sz w:val="22"/>
          <w:szCs w:val="36"/>
        </w:rPr>
        <w:t xml:space="preserve">Briefing note: </w:t>
      </w:r>
      <w:r w:rsidR="00B2108B" w:rsidRPr="00D63855">
        <w:rPr>
          <w:rFonts w:asciiTheme="minorHAnsi" w:hAnsiTheme="minorHAnsi"/>
          <w:sz w:val="22"/>
          <w:szCs w:val="36"/>
        </w:rPr>
        <w:fldChar w:fldCharType="begin"/>
      </w:r>
      <w:r w:rsidR="00D63855" w:rsidRPr="00D63855">
        <w:rPr>
          <w:rFonts w:asciiTheme="minorHAnsi" w:hAnsiTheme="minorHAnsi"/>
          <w:sz w:val="22"/>
          <w:szCs w:val="36"/>
        </w:rPr>
        <w:instrText xml:space="preserve"> SAVEDATE  \@ "yyyy-MM-dd"  \* MERGEFORMAT </w:instrText>
      </w:r>
      <w:r w:rsidR="00B2108B" w:rsidRPr="00D63855">
        <w:rPr>
          <w:rFonts w:asciiTheme="minorHAnsi" w:hAnsiTheme="minorHAnsi"/>
          <w:sz w:val="22"/>
          <w:szCs w:val="36"/>
        </w:rPr>
        <w:fldChar w:fldCharType="separate"/>
      </w:r>
      <w:r w:rsidR="00FC5305">
        <w:rPr>
          <w:rFonts w:asciiTheme="minorHAnsi" w:hAnsiTheme="minorHAnsi"/>
          <w:noProof/>
          <w:sz w:val="22"/>
          <w:szCs w:val="36"/>
        </w:rPr>
        <w:t>2012-10-15</w:t>
      </w:r>
      <w:r w:rsidR="00B2108B" w:rsidRPr="00D63855">
        <w:rPr>
          <w:rFonts w:asciiTheme="minorHAnsi" w:hAnsiTheme="minorHAnsi"/>
          <w:sz w:val="22"/>
          <w:szCs w:val="36"/>
        </w:rPr>
        <w:fldChar w:fldCharType="end"/>
      </w:r>
    </w:p>
    <w:bookmarkEnd w:id="0"/>
    <w:bookmarkEnd w:id="1"/>
    <w:p w:rsidR="00ED713F" w:rsidRDefault="003519FD" w:rsidP="0000560F">
      <w:pPr>
        <w:pStyle w:val="Heading1"/>
      </w:pPr>
      <w:r w:rsidRPr="003D4ACD">
        <w:t>Subject</w:t>
      </w:r>
      <w:r w:rsidR="00AF50A0">
        <w:t xml:space="preserve"> </w:t>
      </w:r>
      <w:r w:rsidR="006A2D80">
        <w:t>/ Objectives</w:t>
      </w:r>
    </w:p>
    <w:p w:rsidR="008C1D89" w:rsidRDefault="008C1D89" w:rsidP="008C1D89">
      <w:pPr>
        <w:pStyle w:val="Heading1"/>
      </w:pPr>
      <w:r>
        <w:t xml:space="preserve">Implementation </w:t>
      </w:r>
      <w:r w:rsidR="00076B59">
        <w:t>guidance</w:t>
      </w:r>
      <w:r>
        <w:t xml:space="preserve"> for </w:t>
      </w:r>
      <w:r w:rsidR="00076B59">
        <w:t xml:space="preserve">creating and using </w:t>
      </w:r>
      <w:r>
        <w:t>map</w:t>
      </w:r>
      <w:r w:rsidR="00076B59">
        <w:t>s</w:t>
      </w:r>
      <w:r>
        <w:t xml:space="preserve"> </w:t>
      </w:r>
      <w:r w:rsidR="00076B59">
        <w:t xml:space="preserve">to transform data </w:t>
      </w:r>
      <w:r>
        <w:t xml:space="preserve">from </w:t>
      </w:r>
      <w:r w:rsidR="00076B59">
        <w:t>current implementation</w:t>
      </w:r>
      <w:r w:rsidR="006A2D80">
        <w:t>s</w:t>
      </w:r>
      <w:r>
        <w:t xml:space="preserve"> to </w:t>
      </w:r>
      <w:r w:rsidR="00076B59">
        <w:t xml:space="preserve">a </w:t>
      </w:r>
      <w:r>
        <w:t>SNOMED CT</w:t>
      </w:r>
      <w:r w:rsidR="00076B59">
        <w:t xml:space="preserve"> based implementation</w:t>
      </w:r>
    </w:p>
    <w:p w:rsidR="006A2D80" w:rsidRPr="0086184A" w:rsidRDefault="006A2D80" w:rsidP="006A2D80">
      <w:r>
        <w:t xml:space="preserve">The objective of this work is to provide an outline to implementers who are intending to </w:t>
      </w:r>
      <w:proofErr w:type="gramStart"/>
      <w:r>
        <w:t>migrate</w:t>
      </w:r>
      <w:proofErr w:type="gramEnd"/>
      <w:r>
        <w:t xml:space="preserve"> </w:t>
      </w:r>
      <w:r w:rsidR="00356671">
        <w:t xml:space="preserve">instance data </w:t>
      </w:r>
      <w:r>
        <w:t xml:space="preserve">to utilising SNOMED CT or who have a need to </w:t>
      </w:r>
      <w:r w:rsidR="00356671">
        <w:t>exchange</w:t>
      </w:r>
      <w:r>
        <w:t xml:space="preserve"> information </w:t>
      </w:r>
      <w:r w:rsidR="00356671">
        <w:t>using</w:t>
      </w:r>
      <w:r>
        <w:t xml:space="preserve"> SNOMED CT terminology</w:t>
      </w:r>
      <w:r w:rsidR="00356671">
        <w:t>, on the requirements and considerations for implementation.</w:t>
      </w:r>
    </w:p>
    <w:p w:rsidR="006A2D80" w:rsidRDefault="008C1D89" w:rsidP="008C1D89">
      <w:pPr>
        <w:shd w:val="clear" w:color="auto" w:fill="FFFFFF"/>
        <w:spacing w:before="100" w:beforeAutospacing="1" w:after="100" w:afterAutospacing="1" w:line="210" w:lineRule="atLeast"/>
      </w:pPr>
      <w:r>
        <w:t xml:space="preserve">This </w:t>
      </w:r>
      <w:r w:rsidR="006A2D80">
        <w:t xml:space="preserve">work recognises the importance of map development between </w:t>
      </w:r>
      <w:r>
        <w:t xml:space="preserve">code systems but also </w:t>
      </w:r>
      <w:r w:rsidR="006A2D80">
        <w:t>brings into scope</w:t>
      </w:r>
      <w:r>
        <w:t xml:space="preserve"> </w:t>
      </w:r>
      <w:r w:rsidR="006A2D80">
        <w:t>a variety of other factors including</w:t>
      </w:r>
      <w:r>
        <w:t xml:space="preserve"> the intended uses of the data, </w:t>
      </w:r>
      <w:r w:rsidR="006A2D80">
        <w:t>data quality requirements</w:t>
      </w:r>
      <w:r>
        <w:t xml:space="preserve"> and the structural models applied to rep</w:t>
      </w:r>
      <w:r w:rsidR="006A2D80">
        <w:t>resent the data.</w:t>
      </w:r>
    </w:p>
    <w:p w:rsidR="008C1D89" w:rsidRDefault="00AF50A0" w:rsidP="008C1D89">
      <w:pPr>
        <w:shd w:val="clear" w:color="auto" w:fill="FFFFFF"/>
        <w:spacing w:before="100" w:beforeAutospacing="1" w:after="100" w:afterAutospacing="1" w:line="210" w:lineRule="atLeast"/>
      </w:pPr>
      <w:r>
        <w:t>The</w:t>
      </w:r>
      <w:r w:rsidR="008C1D89">
        <w:t xml:space="preserve"> outline will include references to relevant documents and identify gaps where further guidance is needed.</w:t>
      </w:r>
    </w:p>
    <w:p w:rsidR="003519FD" w:rsidRDefault="003519FD" w:rsidP="0000560F">
      <w:pPr>
        <w:pStyle w:val="Heading1"/>
      </w:pPr>
      <w:r>
        <w:t>Scope</w:t>
      </w:r>
    </w:p>
    <w:p w:rsidR="003519FD" w:rsidRPr="00FF2F01" w:rsidRDefault="00FF2F01" w:rsidP="00245E9B">
      <w:pPr>
        <w:rPr>
          <w:b/>
        </w:rPr>
      </w:pPr>
      <w:r w:rsidRPr="00FF2F01">
        <w:rPr>
          <w:b/>
        </w:rPr>
        <w:t>In</w:t>
      </w:r>
    </w:p>
    <w:p w:rsidR="00FF2F01" w:rsidRDefault="00FF2F01" w:rsidP="00500B04">
      <w:pPr>
        <w:pStyle w:val="ListParagraph"/>
        <w:numPr>
          <w:ilvl w:val="0"/>
          <w:numId w:val="2"/>
        </w:numPr>
      </w:pPr>
      <w:r>
        <w:t>Updating of patient record from a non SNOMED CT terminology to a SNOMED-CT based terminology</w:t>
      </w:r>
    </w:p>
    <w:p w:rsidR="00FF2F01" w:rsidRDefault="00FF2F01" w:rsidP="00500B04">
      <w:pPr>
        <w:pStyle w:val="ListParagraph"/>
        <w:numPr>
          <w:ilvl w:val="0"/>
          <w:numId w:val="2"/>
        </w:numPr>
      </w:pPr>
      <w:r>
        <w:t>Patient record exchange between systems</w:t>
      </w:r>
    </w:p>
    <w:p w:rsidR="0086184A" w:rsidRDefault="0086184A" w:rsidP="00500B04">
      <w:pPr>
        <w:pStyle w:val="ListParagraph"/>
        <w:numPr>
          <w:ilvl w:val="0"/>
          <w:numId w:val="2"/>
        </w:numPr>
      </w:pPr>
      <w:r>
        <w:t xml:space="preserve">Relationship between record structure and </w:t>
      </w:r>
      <w:r w:rsidR="00AF50A0">
        <w:t>code/t</w:t>
      </w:r>
      <w:r>
        <w:t>erminology use.</w:t>
      </w:r>
    </w:p>
    <w:p w:rsidR="00AF50A0" w:rsidRDefault="00FF2F01" w:rsidP="00500B04">
      <w:pPr>
        <w:pStyle w:val="ListParagraph"/>
        <w:numPr>
          <w:ilvl w:val="0"/>
          <w:numId w:val="2"/>
        </w:numPr>
      </w:pPr>
      <w:r>
        <w:t>How mapping requirements are dictated by mapping usage</w:t>
      </w:r>
    </w:p>
    <w:p w:rsidR="00AF50A0" w:rsidRDefault="0086184A" w:rsidP="00500B04">
      <w:pPr>
        <w:pStyle w:val="ListParagraph"/>
        <w:numPr>
          <w:ilvl w:val="0"/>
          <w:numId w:val="2"/>
        </w:numPr>
      </w:pPr>
      <w:r>
        <w:t>Defining map requirements</w:t>
      </w:r>
    </w:p>
    <w:p w:rsidR="0086184A" w:rsidRDefault="0086184A" w:rsidP="00500B04">
      <w:pPr>
        <w:pStyle w:val="ListParagraph"/>
        <w:numPr>
          <w:ilvl w:val="0"/>
          <w:numId w:val="2"/>
        </w:numPr>
      </w:pPr>
      <w:r>
        <w:t>Creation of maps</w:t>
      </w:r>
    </w:p>
    <w:p w:rsidR="0086184A" w:rsidRDefault="0086184A" w:rsidP="00500B04">
      <w:pPr>
        <w:pStyle w:val="ListParagraph"/>
        <w:numPr>
          <w:ilvl w:val="0"/>
          <w:numId w:val="2"/>
        </w:numPr>
      </w:pPr>
      <w:r>
        <w:t>Application of maps</w:t>
      </w:r>
    </w:p>
    <w:p w:rsidR="00FF2F01" w:rsidRDefault="00FF2F01" w:rsidP="00500B04">
      <w:pPr>
        <w:pStyle w:val="ListParagraph"/>
        <w:numPr>
          <w:ilvl w:val="0"/>
          <w:numId w:val="2"/>
        </w:numPr>
      </w:pPr>
      <w:r>
        <w:t>Identification of current</w:t>
      </w:r>
      <w:r w:rsidR="0086184A">
        <w:t>, relevant</w:t>
      </w:r>
      <w:r>
        <w:t xml:space="preserve"> resources</w:t>
      </w:r>
    </w:p>
    <w:p w:rsidR="00AF50A0" w:rsidRDefault="00AF50A0" w:rsidP="00500B04">
      <w:pPr>
        <w:pStyle w:val="ListParagraph"/>
        <w:numPr>
          <w:ilvl w:val="0"/>
          <w:numId w:val="2"/>
        </w:numPr>
      </w:pPr>
      <w:r>
        <w:t>Identification of gaps in current documentation</w:t>
      </w:r>
    </w:p>
    <w:p w:rsidR="00FF2F01" w:rsidRPr="00FF2F01" w:rsidRDefault="00FF2F01" w:rsidP="00245E9B">
      <w:pPr>
        <w:rPr>
          <w:b/>
        </w:rPr>
      </w:pPr>
      <w:r w:rsidRPr="00FF2F01">
        <w:rPr>
          <w:b/>
        </w:rPr>
        <w:t>Out</w:t>
      </w:r>
    </w:p>
    <w:p w:rsidR="00FF2F01" w:rsidRDefault="00FF2F01" w:rsidP="00500B04">
      <w:pPr>
        <w:pStyle w:val="ListParagraph"/>
        <w:numPr>
          <w:ilvl w:val="0"/>
          <w:numId w:val="3"/>
        </w:numPr>
      </w:pPr>
      <w:r>
        <w:t>Mapping for statistical purposes</w:t>
      </w:r>
      <w:r w:rsidR="0086184A">
        <w:t xml:space="preserve"> or non medical record update / exchange</w:t>
      </w:r>
    </w:p>
    <w:p w:rsidR="0086184A" w:rsidRDefault="0086184A" w:rsidP="00500B04">
      <w:pPr>
        <w:pStyle w:val="ListParagraph"/>
        <w:numPr>
          <w:ilvl w:val="0"/>
          <w:numId w:val="3"/>
        </w:numPr>
      </w:pPr>
      <w:r>
        <w:t>Mapping from SNOMED CT terminology to a non SNOMED-CT based terminology</w:t>
      </w:r>
    </w:p>
    <w:p w:rsidR="0086184A" w:rsidRDefault="0086184A" w:rsidP="00500B04">
      <w:pPr>
        <w:pStyle w:val="ListParagraph"/>
        <w:numPr>
          <w:ilvl w:val="0"/>
          <w:numId w:val="3"/>
        </w:numPr>
      </w:pPr>
      <w:r>
        <w:t xml:space="preserve">Detailed </w:t>
      </w:r>
      <w:r w:rsidR="00AF50A0">
        <w:t>requirement - this is an overview from which further work will be defined.</w:t>
      </w:r>
    </w:p>
    <w:p w:rsidR="0086184A" w:rsidRDefault="0086184A" w:rsidP="00500B04">
      <w:pPr>
        <w:pStyle w:val="ListParagraph"/>
        <w:numPr>
          <w:ilvl w:val="0"/>
          <w:numId w:val="3"/>
        </w:numPr>
      </w:pPr>
      <w:r>
        <w:t>Architecture of record update</w:t>
      </w:r>
    </w:p>
    <w:p w:rsidR="0086184A" w:rsidRDefault="0086184A" w:rsidP="00500B04">
      <w:pPr>
        <w:pStyle w:val="ListParagraph"/>
        <w:numPr>
          <w:ilvl w:val="0"/>
          <w:numId w:val="3"/>
        </w:numPr>
      </w:pPr>
      <w:r>
        <w:t>Architecture of exchange</w:t>
      </w:r>
    </w:p>
    <w:p w:rsidR="00D63855" w:rsidRDefault="00D63855" w:rsidP="002E6A54">
      <w:pPr>
        <w:pStyle w:val="Heading1"/>
      </w:pPr>
      <w:r>
        <w:lastRenderedPageBreak/>
        <w:t>Expected deliverables</w:t>
      </w:r>
    </w:p>
    <w:p w:rsidR="004D640E" w:rsidRDefault="00AF50A0" w:rsidP="00500B04">
      <w:pPr>
        <w:pStyle w:val="ListParagraph"/>
        <w:numPr>
          <w:ilvl w:val="0"/>
          <w:numId w:val="4"/>
        </w:numPr>
      </w:pPr>
      <w:r>
        <w:t>Outline document providing an overview of the process and identification of key steps and best practice</w:t>
      </w:r>
    </w:p>
    <w:p w:rsidR="004D640E" w:rsidRDefault="00AF50A0" w:rsidP="00500B04">
      <w:pPr>
        <w:pStyle w:val="ListParagraph"/>
        <w:numPr>
          <w:ilvl w:val="0"/>
          <w:numId w:val="4"/>
        </w:numPr>
      </w:pPr>
      <w:r>
        <w:t>Current r</w:t>
      </w:r>
      <w:r w:rsidR="004D640E">
        <w:t>esource reference list</w:t>
      </w:r>
    </w:p>
    <w:p w:rsidR="00AF50A0" w:rsidRDefault="00AF50A0" w:rsidP="00500B04">
      <w:pPr>
        <w:pStyle w:val="ListParagraph"/>
        <w:numPr>
          <w:ilvl w:val="0"/>
          <w:numId w:val="4"/>
        </w:numPr>
      </w:pPr>
      <w:r>
        <w:t>Identification of further work where current resources need review or additional guidance is required</w:t>
      </w:r>
    </w:p>
    <w:p w:rsidR="00ED713F" w:rsidRDefault="003519FD" w:rsidP="002E6A54">
      <w:pPr>
        <w:pStyle w:val="Heading1"/>
      </w:pPr>
      <w:r>
        <w:t>Progress</w:t>
      </w:r>
    </w:p>
    <w:p w:rsidR="003519FD" w:rsidRDefault="004D640E" w:rsidP="00500B04">
      <w:pPr>
        <w:pStyle w:val="ListParagraph"/>
        <w:numPr>
          <w:ilvl w:val="0"/>
          <w:numId w:val="5"/>
        </w:numPr>
      </w:pPr>
      <w:r>
        <w:t>Initial literature</w:t>
      </w:r>
      <w:r w:rsidR="00076B59">
        <w:t xml:space="preserve"> review</w:t>
      </w:r>
    </w:p>
    <w:p w:rsidR="004D640E" w:rsidRDefault="004D640E" w:rsidP="00500B04">
      <w:pPr>
        <w:pStyle w:val="ListParagraph"/>
        <w:numPr>
          <w:ilvl w:val="0"/>
          <w:numId w:val="5"/>
        </w:numPr>
      </w:pPr>
      <w:r>
        <w:t>Definition of scope</w:t>
      </w:r>
    </w:p>
    <w:p w:rsidR="00D63855" w:rsidRDefault="00D63855" w:rsidP="00D63855">
      <w:pPr>
        <w:pStyle w:val="Heading1"/>
      </w:pPr>
      <w:r>
        <w:t>References</w:t>
      </w:r>
    </w:p>
    <w:p w:rsidR="00076B59" w:rsidRPr="00076B59" w:rsidRDefault="00076B59" w:rsidP="00076B59">
      <w:r w:rsidRPr="00076B59">
        <w:rPr>
          <w:highlight w:val="yellow"/>
        </w:rPr>
        <w:t xml:space="preserve">Need to see if we put a </w:t>
      </w:r>
      <w:r>
        <w:rPr>
          <w:highlight w:val="yellow"/>
        </w:rPr>
        <w:t>URL</w:t>
      </w:r>
      <w:r w:rsidRPr="00076B59">
        <w:rPr>
          <w:highlight w:val="yellow"/>
        </w:rPr>
        <w:t xml:space="preserve"> against these and </w:t>
      </w:r>
      <w:r>
        <w:rPr>
          <w:highlight w:val="yellow"/>
        </w:rPr>
        <w:t xml:space="preserve">also </w:t>
      </w:r>
      <w:r w:rsidRPr="00076B59">
        <w:rPr>
          <w:highlight w:val="yellow"/>
        </w:rPr>
        <w:t xml:space="preserve">check if they </w:t>
      </w:r>
      <w:r>
        <w:rPr>
          <w:highlight w:val="yellow"/>
        </w:rPr>
        <w:t xml:space="preserve">are </w:t>
      </w:r>
      <w:r w:rsidRPr="00076B59">
        <w:rPr>
          <w:highlight w:val="yellow"/>
        </w:rPr>
        <w:t>in the public domain</w:t>
      </w:r>
    </w:p>
    <w:p w:rsidR="00AF50A0" w:rsidRDefault="00AF50A0" w:rsidP="00500B04">
      <w:pPr>
        <w:pStyle w:val="ListParagraph"/>
        <w:numPr>
          <w:ilvl w:val="0"/>
          <w:numId w:val="6"/>
        </w:numPr>
      </w:pPr>
      <w:r>
        <w:t xml:space="preserve">IHTSO SNOMED CT Implementation guide </w:t>
      </w:r>
      <w:r w:rsidRPr="00AF50A0">
        <w:rPr>
          <w:highlight w:val="yellow"/>
        </w:rPr>
        <w:t>Add Page References</w:t>
      </w:r>
    </w:p>
    <w:p w:rsidR="00D63855" w:rsidRPr="00076B59" w:rsidRDefault="004D640E" w:rsidP="00500B04">
      <w:pPr>
        <w:pStyle w:val="ListParagraph"/>
        <w:numPr>
          <w:ilvl w:val="0"/>
          <w:numId w:val="6"/>
        </w:numPr>
      </w:pPr>
      <w:r w:rsidRPr="00076B59">
        <w:t>Data Migration Guidance 20120403-v0 8.docx</w:t>
      </w:r>
    </w:p>
    <w:p w:rsidR="004D640E" w:rsidRPr="00076B59" w:rsidRDefault="004D640E" w:rsidP="00500B04">
      <w:pPr>
        <w:pStyle w:val="ListParagraph"/>
        <w:numPr>
          <w:ilvl w:val="0"/>
          <w:numId w:val="6"/>
        </w:numPr>
      </w:pPr>
      <w:r w:rsidRPr="00076B59">
        <w:t>Mapping for Implementers.doc</w:t>
      </w:r>
    </w:p>
    <w:p w:rsidR="004D640E" w:rsidRPr="00076B59" w:rsidRDefault="004D640E" w:rsidP="00500B04">
      <w:pPr>
        <w:pStyle w:val="ListParagraph"/>
        <w:numPr>
          <w:ilvl w:val="0"/>
          <w:numId w:val="6"/>
        </w:numPr>
      </w:pPr>
      <w:r w:rsidRPr="00076B59">
        <w:t>NEHTA_0818_2011_NCTIS_MappingtoSNOMEDCT-AU_Guidelines_and_requirements_v1.0.pdf</w:t>
      </w:r>
    </w:p>
    <w:p w:rsidR="004D640E" w:rsidRDefault="004D640E" w:rsidP="00500B04">
      <w:pPr>
        <w:pStyle w:val="ListParagraph"/>
        <w:numPr>
          <w:ilvl w:val="0"/>
          <w:numId w:val="6"/>
        </w:numPr>
      </w:pPr>
      <w:proofErr w:type="spellStart"/>
      <w:r w:rsidRPr="00076B59">
        <w:t>iso</w:t>
      </w:r>
      <w:proofErr w:type="spellEnd"/>
      <w:r w:rsidRPr="00076B59">
        <w:t xml:space="preserve"> Mapping principles.pdf</w:t>
      </w:r>
    </w:p>
    <w:p w:rsidR="00AF50A0" w:rsidRPr="00076B59" w:rsidRDefault="00AF50A0" w:rsidP="00500B04">
      <w:pPr>
        <w:pStyle w:val="ListParagraph"/>
        <w:numPr>
          <w:ilvl w:val="0"/>
          <w:numId w:val="6"/>
        </w:numPr>
      </w:pPr>
    </w:p>
    <w:p w:rsidR="00245E9B" w:rsidRDefault="00245E9B" w:rsidP="003519FD">
      <w:pPr>
        <w:pStyle w:val="Heading1"/>
      </w:pPr>
      <w:r>
        <w:t>Next Steps</w:t>
      </w:r>
    </w:p>
    <w:p w:rsidR="003519FD" w:rsidRDefault="00245E9B" w:rsidP="00500B04">
      <w:pPr>
        <w:pStyle w:val="ListParagraph"/>
        <w:numPr>
          <w:ilvl w:val="0"/>
          <w:numId w:val="6"/>
        </w:numPr>
      </w:pPr>
      <w:r>
        <w:t xml:space="preserve">Input </w:t>
      </w:r>
      <w:r w:rsidR="003519FD">
        <w:t>Request</w:t>
      </w:r>
      <w:r w:rsidR="00D63855">
        <w:t>ed</w:t>
      </w:r>
      <w:r w:rsidR="003519FD">
        <w:t xml:space="preserve"> </w:t>
      </w:r>
      <w:r w:rsidR="00D63855">
        <w:t>from Mapping SIG</w:t>
      </w:r>
    </w:p>
    <w:p w:rsidR="00076B59" w:rsidRDefault="00356671" w:rsidP="00500B04">
      <w:pPr>
        <w:pStyle w:val="ListParagraph"/>
        <w:numPr>
          <w:ilvl w:val="0"/>
          <w:numId w:val="6"/>
        </w:numPr>
      </w:pPr>
      <w:r>
        <w:t>Draft</w:t>
      </w:r>
      <w:r w:rsidR="00076B59">
        <w:t xml:space="preserve"> overview document</w:t>
      </w:r>
    </w:p>
    <w:p w:rsidR="00076B59" w:rsidRDefault="00076B59" w:rsidP="00500B04">
      <w:pPr>
        <w:pStyle w:val="ListParagraph"/>
        <w:numPr>
          <w:ilvl w:val="0"/>
          <w:numId w:val="6"/>
        </w:numPr>
      </w:pPr>
      <w:r>
        <w:t>...</w:t>
      </w:r>
    </w:p>
    <w:p w:rsidR="00076B59" w:rsidRDefault="00076B59" w:rsidP="00076B59">
      <w:pPr>
        <w:pStyle w:val="ListParagraph"/>
      </w:pPr>
    </w:p>
    <w:p w:rsidR="003519FD" w:rsidRPr="003519FD" w:rsidRDefault="003519FD" w:rsidP="00601B27">
      <w:pPr>
        <w:spacing w:before="0"/>
      </w:pPr>
    </w:p>
    <w:sectPr w:rsidR="003519FD" w:rsidRPr="003519FD" w:rsidSect="00651A88">
      <w:headerReference w:type="default" r:id="rId9"/>
      <w:footerReference w:type="default" r:id="rId10"/>
      <w:headerReference w:type="first" r:id="rId11"/>
      <w:pgSz w:w="11906" w:h="16838" w:code="9"/>
      <w:pgMar w:top="733" w:right="964" w:bottom="1079" w:left="96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57C" w:rsidRDefault="00B6257C" w:rsidP="0000560F">
      <w:r>
        <w:separator/>
      </w:r>
    </w:p>
  </w:endnote>
  <w:endnote w:type="continuationSeparator" w:id="0">
    <w:p w:rsidR="00B6257C" w:rsidRDefault="00B6257C" w:rsidP="0000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ヒラギノ角ゴ Pro W3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13F" w:rsidRDefault="00A87C0D" w:rsidP="00651A88">
    <w:pPr>
      <w:pStyle w:val="Footer"/>
      <w:tabs>
        <w:tab w:val="clear" w:pos="4153"/>
        <w:tab w:val="center" w:pos="4962"/>
      </w:tabs>
      <w:rPr>
        <w:lang w:val="en-US"/>
      </w:rPr>
    </w:pPr>
    <w:r w:rsidRPr="00BF3157">
      <w:rPr>
        <w:lang w:val="en-US"/>
      </w:rPr>
      <w:tab/>
    </w:r>
    <w:r w:rsidRPr="00BF3157">
      <w:rPr>
        <w:lang w:val="en-US"/>
      </w:rPr>
      <w:tab/>
    </w:r>
    <w:r w:rsidRPr="00BF3157">
      <w:rPr>
        <w:lang w:val="en-US"/>
      </w:rPr>
      <w:tab/>
    </w:r>
    <w:r w:rsidRPr="00BF3157">
      <w:rPr>
        <w:lang w:val="en-US"/>
      </w:rPr>
      <w:tab/>
    </w:r>
    <w:r w:rsidRPr="00BF3157">
      <w:rPr>
        <w:lang w:val="en-US"/>
      </w:rPr>
      <w:tab/>
    </w:r>
    <w:r w:rsidR="00651A88">
      <w:rPr>
        <w:lang w:val="en-US"/>
      </w:rPr>
      <w:t xml:space="preserve">Page </w:t>
    </w:r>
    <w:r w:rsidR="00B2108B">
      <w:fldChar w:fldCharType="begin"/>
    </w:r>
    <w:r w:rsidR="00A537AE" w:rsidRPr="00BF3157">
      <w:rPr>
        <w:lang w:val="en-US"/>
      </w:rPr>
      <w:instrText xml:space="preserve"> PAGE   \* MERGEFORMAT </w:instrText>
    </w:r>
    <w:r w:rsidR="00B2108B">
      <w:fldChar w:fldCharType="separate"/>
    </w:r>
    <w:r w:rsidR="00FC5305">
      <w:rPr>
        <w:noProof/>
        <w:lang w:val="en-US"/>
      </w:rPr>
      <w:t>2</w:t>
    </w:r>
    <w:r w:rsidR="00B2108B">
      <w:fldChar w:fldCharType="end"/>
    </w:r>
  </w:p>
  <w:p w:rsidR="00A87C0D" w:rsidRPr="00BF3157" w:rsidRDefault="00A87C0D" w:rsidP="0000560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57C" w:rsidRDefault="00B6257C" w:rsidP="0000560F">
      <w:r>
        <w:separator/>
      </w:r>
    </w:p>
  </w:footnote>
  <w:footnote w:type="continuationSeparator" w:id="0">
    <w:p w:rsidR="00B6257C" w:rsidRDefault="00B6257C" w:rsidP="00005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13F" w:rsidRDefault="00ED713F" w:rsidP="00651A88">
    <w:pPr>
      <w:pStyle w:val="Header"/>
      <w:jc w:val="right"/>
    </w:pPr>
  </w:p>
  <w:p w:rsidR="00232A75" w:rsidRPr="00E87BDC" w:rsidRDefault="00232A75" w:rsidP="0000560F">
    <w:pPr>
      <w:pStyle w:val="Minimize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A75" w:rsidRPr="00FF5795" w:rsidRDefault="00ED4D84" w:rsidP="00651A88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3138757" cy="666750"/>
          <wp:effectExtent l="0" t="0" r="5080" b="0"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664" r="6702" b="7990"/>
                  <a:stretch>
                    <a:fillRect/>
                  </a:stretch>
                </pic:blipFill>
                <pic:spPr bwMode="auto">
                  <a:xfrm>
                    <a:off x="0" y="0"/>
                    <a:ext cx="3138757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AC1"/>
    <w:multiLevelType w:val="hybridMultilevel"/>
    <w:tmpl w:val="8AEC21FA"/>
    <w:lvl w:ilvl="0" w:tplc="BF662764">
      <w:start w:val="1"/>
      <w:numFmt w:val="lowerLetter"/>
      <w:pStyle w:val="ListA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C0FD7"/>
    <w:multiLevelType w:val="hybridMultilevel"/>
    <w:tmpl w:val="A02E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D769F"/>
    <w:multiLevelType w:val="hybridMultilevel"/>
    <w:tmpl w:val="0CC43B3E"/>
    <w:lvl w:ilvl="0" w:tplc="269EDC28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E68D7"/>
    <w:multiLevelType w:val="hybridMultilevel"/>
    <w:tmpl w:val="8BF23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B23342"/>
    <w:multiLevelType w:val="hybridMultilevel"/>
    <w:tmpl w:val="2B14F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9157AE"/>
    <w:multiLevelType w:val="hybridMultilevel"/>
    <w:tmpl w:val="F8941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F69D3"/>
    <w:multiLevelType w:val="hybridMultilevel"/>
    <w:tmpl w:val="FE2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FD"/>
    <w:rsid w:val="0000560F"/>
    <w:rsid w:val="0001304D"/>
    <w:rsid w:val="0001484F"/>
    <w:rsid w:val="00034245"/>
    <w:rsid w:val="000405FC"/>
    <w:rsid w:val="00044CBF"/>
    <w:rsid w:val="000477CE"/>
    <w:rsid w:val="0005441A"/>
    <w:rsid w:val="00055D52"/>
    <w:rsid w:val="00056D99"/>
    <w:rsid w:val="00065C23"/>
    <w:rsid w:val="00067897"/>
    <w:rsid w:val="00070900"/>
    <w:rsid w:val="00071364"/>
    <w:rsid w:val="00075A52"/>
    <w:rsid w:val="00076B59"/>
    <w:rsid w:val="00077608"/>
    <w:rsid w:val="00082462"/>
    <w:rsid w:val="00091C35"/>
    <w:rsid w:val="000944B2"/>
    <w:rsid w:val="000975A9"/>
    <w:rsid w:val="000A71C5"/>
    <w:rsid w:val="000B1B57"/>
    <w:rsid w:val="000B6D2A"/>
    <w:rsid w:val="000C17A5"/>
    <w:rsid w:val="000C5D39"/>
    <w:rsid w:val="000E37C2"/>
    <w:rsid w:val="000F62E6"/>
    <w:rsid w:val="001028F2"/>
    <w:rsid w:val="00111BBB"/>
    <w:rsid w:val="0011453C"/>
    <w:rsid w:val="001148BA"/>
    <w:rsid w:val="0011524F"/>
    <w:rsid w:val="00116859"/>
    <w:rsid w:val="00117964"/>
    <w:rsid w:val="001227DD"/>
    <w:rsid w:val="001247B6"/>
    <w:rsid w:val="00134F8D"/>
    <w:rsid w:val="00136AF5"/>
    <w:rsid w:val="00137DB9"/>
    <w:rsid w:val="0014110C"/>
    <w:rsid w:val="00142F6E"/>
    <w:rsid w:val="00144B0B"/>
    <w:rsid w:val="00146A8C"/>
    <w:rsid w:val="00160C2B"/>
    <w:rsid w:val="00162497"/>
    <w:rsid w:val="00162D70"/>
    <w:rsid w:val="001643A2"/>
    <w:rsid w:val="00176B2B"/>
    <w:rsid w:val="0017745E"/>
    <w:rsid w:val="00177E9D"/>
    <w:rsid w:val="00182F96"/>
    <w:rsid w:val="00183964"/>
    <w:rsid w:val="00195329"/>
    <w:rsid w:val="00196088"/>
    <w:rsid w:val="00197137"/>
    <w:rsid w:val="001A3F6E"/>
    <w:rsid w:val="001B4767"/>
    <w:rsid w:val="001B4770"/>
    <w:rsid w:val="001C0F02"/>
    <w:rsid w:val="001C5AE7"/>
    <w:rsid w:val="001D0DE3"/>
    <w:rsid w:val="001D42CE"/>
    <w:rsid w:val="001D7548"/>
    <w:rsid w:val="001E071D"/>
    <w:rsid w:val="001E2DD1"/>
    <w:rsid w:val="001F21C5"/>
    <w:rsid w:val="001F4C10"/>
    <w:rsid w:val="001F4F67"/>
    <w:rsid w:val="001F7DF3"/>
    <w:rsid w:val="00205334"/>
    <w:rsid w:val="00215A43"/>
    <w:rsid w:val="00225B33"/>
    <w:rsid w:val="00227172"/>
    <w:rsid w:val="00232A75"/>
    <w:rsid w:val="00233B15"/>
    <w:rsid w:val="00235388"/>
    <w:rsid w:val="00245E9B"/>
    <w:rsid w:val="00257913"/>
    <w:rsid w:val="0026634E"/>
    <w:rsid w:val="00266350"/>
    <w:rsid w:val="002730E5"/>
    <w:rsid w:val="0029295F"/>
    <w:rsid w:val="002B18DA"/>
    <w:rsid w:val="002B4A1D"/>
    <w:rsid w:val="002B702D"/>
    <w:rsid w:val="002C4DB3"/>
    <w:rsid w:val="002C7E1F"/>
    <w:rsid w:val="002D01E3"/>
    <w:rsid w:val="002D4EEE"/>
    <w:rsid w:val="002E0A34"/>
    <w:rsid w:val="002E223B"/>
    <w:rsid w:val="002E2E5D"/>
    <w:rsid w:val="002E6A54"/>
    <w:rsid w:val="00300D08"/>
    <w:rsid w:val="0030179B"/>
    <w:rsid w:val="003044B2"/>
    <w:rsid w:val="0031409D"/>
    <w:rsid w:val="00314C0A"/>
    <w:rsid w:val="003245E5"/>
    <w:rsid w:val="0033286A"/>
    <w:rsid w:val="00335ACF"/>
    <w:rsid w:val="003366B1"/>
    <w:rsid w:val="003410F8"/>
    <w:rsid w:val="003449C1"/>
    <w:rsid w:val="00346F15"/>
    <w:rsid w:val="003519FD"/>
    <w:rsid w:val="00353CDF"/>
    <w:rsid w:val="00354209"/>
    <w:rsid w:val="00354974"/>
    <w:rsid w:val="00356671"/>
    <w:rsid w:val="0036347D"/>
    <w:rsid w:val="00365622"/>
    <w:rsid w:val="003670A7"/>
    <w:rsid w:val="00377C86"/>
    <w:rsid w:val="003833B4"/>
    <w:rsid w:val="00384D18"/>
    <w:rsid w:val="00391DA1"/>
    <w:rsid w:val="00394104"/>
    <w:rsid w:val="003959A9"/>
    <w:rsid w:val="00397DB7"/>
    <w:rsid w:val="003A13D3"/>
    <w:rsid w:val="003A1831"/>
    <w:rsid w:val="003A2CC2"/>
    <w:rsid w:val="003A5F4D"/>
    <w:rsid w:val="003B3277"/>
    <w:rsid w:val="003B5738"/>
    <w:rsid w:val="003C011B"/>
    <w:rsid w:val="003C588D"/>
    <w:rsid w:val="003D2FAC"/>
    <w:rsid w:val="003D422D"/>
    <w:rsid w:val="003D43CD"/>
    <w:rsid w:val="003D4ACD"/>
    <w:rsid w:val="003D5377"/>
    <w:rsid w:val="003D67E6"/>
    <w:rsid w:val="003E3D7F"/>
    <w:rsid w:val="003F19C5"/>
    <w:rsid w:val="00407F5C"/>
    <w:rsid w:val="00407FD6"/>
    <w:rsid w:val="0041183A"/>
    <w:rsid w:val="00411BCD"/>
    <w:rsid w:val="00413CD9"/>
    <w:rsid w:val="00417CE8"/>
    <w:rsid w:val="00423CAF"/>
    <w:rsid w:val="004274A4"/>
    <w:rsid w:val="00427503"/>
    <w:rsid w:val="0043018A"/>
    <w:rsid w:val="004309EF"/>
    <w:rsid w:val="004422BB"/>
    <w:rsid w:val="004458AE"/>
    <w:rsid w:val="0045123B"/>
    <w:rsid w:val="00454DB1"/>
    <w:rsid w:val="00463198"/>
    <w:rsid w:val="00464A34"/>
    <w:rsid w:val="00465622"/>
    <w:rsid w:val="004704A9"/>
    <w:rsid w:val="0047788F"/>
    <w:rsid w:val="00480138"/>
    <w:rsid w:val="00481C9C"/>
    <w:rsid w:val="004823DD"/>
    <w:rsid w:val="00484FBF"/>
    <w:rsid w:val="00492927"/>
    <w:rsid w:val="0049611A"/>
    <w:rsid w:val="00497B62"/>
    <w:rsid w:val="004A06E5"/>
    <w:rsid w:val="004A4531"/>
    <w:rsid w:val="004A55F4"/>
    <w:rsid w:val="004A7E24"/>
    <w:rsid w:val="004B1E5E"/>
    <w:rsid w:val="004B2202"/>
    <w:rsid w:val="004B2B3B"/>
    <w:rsid w:val="004B2EB7"/>
    <w:rsid w:val="004B480D"/>
    <w:rsid w:val="004C1CC0"/>
    <w:rsid w:val="004C4ADD"/>
    <w:rsid w:val="004C5E6A"/>
    <w:rsid w:val="004D1158"/>
    <w:rsid w:val="004D1F0A"/>
    <w:rsid w:val="004D20EC"/>
    <w:rsid w:val="004D640E"/>
    <w:rsid w:val="004E12DC"/>
    <w:rsid w:val="004E3372"/>
    <w:rsid w:val="004E4018"/>
    <w:rsid w:val="004E68FC"/>
    <w:rsid w:val="004E7955"/>
    <w:rsid w:val="004F0F09"/>
    <w:rsid w:val="004F4812"/>
    <w:rsid w:val="004F4D3F"/>
    <w:rsid w:val="004F5401"/>
    <w:rsid w:val="004F74F8"/>
    <w:rsid w:val="004F7A56"/>
    <w:rsid w:val="0050031F"/>
    <w:rsid w:val="00500B04"/>
    <w:rsid w:val="005040FD"/>
    <w:rsid w:val="00506118"/>
    <w:rsid w:val="00512581"/>
    <w:rsid w:val="00513340"/>
    <w:rsid w:val="00520C29"/>
    <w:rsid w:val="005241A2"/>
    <w:rsid w:val="0052595F"/>
    <w:rsid w:val="00526759"/>
    <w:rsid w:val="005320FD"/>
    <w:rsid w:val="00535E3B"/>
    <w:rsid w:val="0054154F"/>
    <w:rsid w:val="00543D69"/>
    <w:rsid w:val="0054502B"/>
    <w:rsid w:val="00551D84"/>
    <w:rsid w:val="0055459E"/>
    <w:rsid w:val="00562716"/>
    <w:rsid w:val="0057180C"/>
    <w:rsid w:val="00571FC7"/>
    <w:rsid w:val="00577A1B"/>
    <w:rsid w:val="005807E8"/>
    <w:rsid w:val="005871D3"/>
    <w:rsid w:val="0058792F"/>
    <w:rsid w:val="00594697"/>
    <w:rsid w:val="00595D3D"/>
    <w:rsid w:val="00596916"/>
    <w:rsid w:val="00596DBD"/>
    <w:rsid w:val="00597F48"/>
    <w:rsid w:val="005A092B"/>
    <w:rsid w:val="005A4926"/>
    <w:rsid w:val="005A5A50"/>
    <w:rsid w:val="005A6815"/>
    <w:rsid w:val="005B5F48"/>
    <w:rsid w:val="005B6498"/>
    <w:rsid w:val="005C0A06"/>
    <w:rsid w:val="005C306E"/>
    <w:rsid w:val="005C3152"/>
    <w:rsid w:val="005C32B6"/>
    <w:rsid w:val="005D216B"/>
    <w:rsid w:val="005E15B5"/>
    <w:rsid w:val="005E2016"/>
    <w:rsid w:val="005E6CF7"/>
    <w:rsid w:val="005F60B8"/>
    <w:rsid w:val="005F6797"/>
    <w:rsid w:val="005F6B99"/>
    <w:rsid w:val="005F7B31"/>
    <w:rsid w:val="00601B27"/>
    <w:rsid w:val="00602520"/>
    <w:rsid w:val="00607814"/>
    <w:rsid w:val="00607F60"/>
    <w:rsid w:val="00617C25"/>
    <w:rsid w:val="0062290D"/>
    <w:rsid w:val="006320C7"/>
    <w:rsid w:val="00635473"/>
    <w:rsid w:val="00641196"/>
    <w:rsid w:val="00641B9C"/>
    <w:rsid w:val="00645A0E"/>
    <w:rsid w:val="006500D1"/>
    <w:rsid w:val="00651A88"/>
    <w:rsid w:val="00652FFC"/>
    <w:rsid w:val="00653661"/>
    <w:rsid w:val="006541AA"/>
    <w:rsid w:val="00654A82"/>
    <w:rsid w:val="0066317C"/>
    <w:rsid w:val="006749BC"/>
    <w:rsid w:val="006755B6"/>
    <w:rsid w:val="006825D9"/>
    <w:rsid w:val="00683E2A"/>
    <w:rsid w:val="00685620"/>
    <w:rsid w:val="006931AF"/>
    <w:rsid w:val="006940DA"/>
    <w:rsid w:val="006A2D80"/>
    <w:rsid w:val="006A7DF7"/>
    <w:rsid w:val="006B0A58"/>
    <w:rsid w:val="006C17FD"/>
    <w:rsid w:val="006C535B"/>
    <w:rsid w:val="006C759B"/>
    <w:rsid w:val="006D0458"/>
    <w:rsid w:val="006E027E"/>
    <w:rsid w:val="006E570D"/>
    <w:rsid w:val="006F2AF8"/>
    <w:rsid w:val="006F7BDA"/>
    <w:rsid w:val="00703C63"/>
    <w:rsid w:val="00706896"/>
    <w:rsid w:val="007147FC"/>
    <w:rsid w:val="007164B3"/>
    <w:rsid w:val="007265B5"/>
    <w:rsid w:val="00726F6C"/>
    <w:rsid w:val="007313D1"/>
    <w:rsid w:val="00740A54"/>
    <w:rsid w:val="00740D73"/>
    <w:rsid w:val="0074360C"/>
    <w:rsid w:val="00745728"/>
    <w:rsid w:val="007470C3"/>
    <w:rsid w:val="0074763C"/>
    <w:rsid w:val="00754F4D"/>
    <w:rsid w:val="00755080"/>
    <w:rsid w:val="00762C8D"/>
    <w:rsid w:val="00763958"/>
    <w:rsid w:val="007649B4"/>
    <w:rsid w:val="00782376"/>
    <w:rsid w:val="0078288E"/>
    <w:rsid w:val="00791D9E"/>
    <w:rsid w:val="007924DE"/>
    <w:rsid w:val="00797747"/>
    <w:rsid w:val="007A7541"/>
    <w:rsid w:val="007B303C"/>
    <w:rsid w:val="007B7F40"/>
    <w:rsid w:val="007C356F"/>
    <w:rsid w:val="007C5593"/>
    <w:rsid w:val="007D4EDB"/>
    <w:rsid w:val="007D5AAA"/>
    <w:rsid w:val="007E2F38"/>
    <w:rsid w:val="007E3029"/>
    <w:rsid w:val="007E3776"/>
    <w:rsid w:val="007E7EA4"/>
    <w:rsid w:val="007F2D9A"/>
    <w:rsid w:val="007F4F43"/>
    <w:rsid w:val="007F6E4B"/>
    <w:rsid w:val="007F70BA"/>
    <w:rsid w:val="00801968"/>
    <w:rsid w:val="00803045"/>
    <w:rsid w:val="00803414"/>
    <w:rsid w:val="008059A4"/>
    <w:rsid w:val="008077DF"/>
    <w:rsid w:val="008219E8"/>
    <w:rsid w:val="008237E1"/>
    <w:rsid w:val="00832245"/>
    <w:rsid w:val="008336C2"/>
    <w:rsid w:val="008356EB"/>
    <w:rsid w:val="00837247"/>
    <w:rsid w:val="00837F6C"/>
    <w:rsid w:val="00840613"/>
    <w:rsid w:val="008417D6"/>
    <w:rsid w:val="00841A1C"/>
    <w:rsid w:val="00841B65"/>
    <w:rsid w:val="00847381"/>
    <w:rsid w:val="00851472"/>
    <w:rsid w:val="008575D6"/>
    <w:rsid w:val="0086184A"/>
    <w:rsid w:val="008656B0"/>
    <w:rsid w:val="00867A1D"/>
    <w:rsid w:val="00884510"/>
    <w:rsid w:val="008A09AB"/>
    <w:rsid w:val="008A4687"/>
    <w:rsid w:val="008A516B"/>
    <w:rsid w:val="008A645F"/>
    <w:rsid w:val="008B1DB6"/>
    <w:rsid w:val="008B67E8"/>
    <w:rsid w:val="008C1D89"/>
    <w:rsid w:val="008C2891"/>
    <w:rsid w:val="008C3ED6"/>
    <w:rsid w:val="008C4624"/>
    <w:rsid w:val="008D0BF5"/>
    <w:rsid w:val="008D46A5"/>
    <w:rsid w:val="008D4842"/>
    <w:rsid w:val="008D4D17"/>
    <w:rsid w:val="008D58CE"/>
    <w:rsid w:val="008D678A"/>
    <w:rsid w:val="008D6E7A"/>
    <w:rsid w:val="008E2EB9"/>
    <w:rsid w:val="008E71A7"/>
    <w:rsid w:val="0091255F"/>
    <w:rsid w:val="00914C41"/>
    <w:rsid w:val="009401C7"/>
    <w:rsid w:val="00944FDB"/>
    <w:rsid w:val="00952B97"/>
    <w:rsid w:val="0095592C"/>
    <w:rsid w:val="00956138"/>
    <w:rsid w:val="00957F57"/>
    <w:rsid w:val="00960527"/>
    <w:rsid w:val="0096472E"/>
    <w:rsid w:val="0097170D"/>
    <w:rsid w:val="00973AAA"/>
    <w:rsid w:val="00975DC5"/>
    <w:rsid w:val="00975FD9"/>
    <w:rsid w:val="00983D80"/>
    <w:rsid w:val="00983F60"/>
    <w:rsid w:val="00986036"/>
    <w:rsid w:val="00990A5A"/>
    <w:rsid w:val="00993E5A"/>
    <w:rsid w:val="009A1A26"/>
    <w:rsid w:val="009A2101"/>
    <w:rsid w:val="009A5C1B"/>
    <w:rsid w:val="009B313B"/>
    <w:rsid w:val="009B519A"/>
    <w:rsid w:val="009B5DEE"/>
    <w:rsid w:val="009B6A96"/>
    <w:rsid w:val="009B7308"/>
    <w:rsid w:val="009C59E2"/>
    <w:rsid w:val="009D1EF1"/>
    <w:rsid w:val="009D2E4F"/>
    <w:rsid w:val="009E25EC"/>
    <w:rsid w:val="009F1396"/>
    <w:rsid w:val="009F42CC"/>
    <w:rsid w:val="009F6857"/>
    <w:rsid w:val="009F7209"/>
    <w:rsid w:val="00A03AFC"/>
    <w:rsid w:val="00A07B6A"/>
    <w:rsid w:val="00A11998"/>
    <w:rsid w:val="00A20AFC"/>
    <w:rsid w:val="00A21BE5"/>
    <w:rsid w:val="00A26354"/>
    <w:rsid w:val="00A31E85"/>
    <w:rsid w:val="00A321A7"/>
    <w:rsid w:val="00A37F49"/>
    <w:rsid w:val="00A40741"/>
    <w:rsid w:val="00A43F65"/>
    <w:rsid w:val="00A447A0"/>
    <w:rsid w:val="00A46936"/>
    <w:rsid w:val="00A528E0"/>
    <w:rsid w:val="00A537AE"/>
    <w:rsid w:val="00A60481"/>
    <w:rsid w:val="00A62850"/>
    <w:rsid w:val="00A62E08"/>
    <w:rsid w:val="00A644C0"/>
    <w:rsid w:val="00A72E30"/>
    <w:rsid w:val="00A74E4E"/>
    <w:rsid w:val="00A74E99"/>
    <w:rsid w:val="00A762C4"/>
    <w:rsid w:val="00A8101B"/>
    <w:rsid w:val="00A86ED8"/>
    <w:rsid w:val="00A87C0D"/>
    <w:rsid w:val="00A87C10"/>
    <w:rsid w:val="00A87D1D"/>
    <w:rsid w:val="00A92DCE"/>
    <w:rsid w:val="00AB0F55"/>
    <w:rsid w:val="00AB4E8B"/>
    <w:rsid w:val="00AC62D5"/>
    <w:rsid w:val="00AE5B34"/>
    <w:rsid w:val="00AE6019"/>
    <w:rsid w:val="00AE6650"/>
    <w:rsid w:val="00AF50A0"/>
    <w:rsid w:val="00AF5326"/>
    <w:rsid w:val="00AF5496"/>
    <w:rsid w:val="00B0464A"/>
    <w:rsid w:val="00B05391"/>
    <w:rsid w:val="00B06E8C"/>
    <w:rsid w:val="00B104EC"/>
    <w:rsid w:val="00B15340"/>
    <w:rsid w:val="00B16371"/>
    <w:rsid w:val="00B1699A"/>
    <w:rsid w:val="00B205C4"/>
    <w:rsid w:val="00B2108B"/>
    <w:rsid w:val="00B27B11"/>
    <w:rsid w:val="00B317DF"/>
    <w:rsid w:val="00B37EB2"/>
    <w:rsid w:val="00B41561"/>
    <w:rsid w:val="00B440A9"/>
    <w:rsid w:val="00B45BFE"/>
    <w:rsid w:val="00B53855"/>
    <w:rsid w:val="00B6257C"/>
    <w:rsid w:val="00B64701"/>
    <w:rsid w:val="00B71C39"/>
    <w:rsid w:val="00B723B0"/>
    <w:rsid w:val="00B73E96"/>
    <w:rsid w:val="00B768D0"/>
    <w:rsid w:val="00B8063B"/>
    <w:rsid w:val="00B87AD7"/>
    <w:rsid w:val="00BA40A6"/>
    <w:rsid w:val="00BA436F"/>
    <w:rsid w:val="00BA4AB5"/>
    <w:rsid w:val="00BA57FC"/>
    <w:rsid w:val="00BC29F9"/>
    <w:rsid w:val="00BC4FB6"/>
    <w:rsid w:val="00BC53C6"/>
    <w:rsid w:val="00BC66C8"/>
    <w:rsid w:val="00BD4C47"/>
    <w:rsid w:val="00BD65DE"/>
    <w:rsid w:val="00BE1A8E"/>
    <w:rsid w:val="00BE7671"/>
    <w:rsid w:val="00BF089E"/>
    <w:rsid w:val="00BF153D"/>
    <w:rsid w:val="00BF3157"/>
    <w:rsid w:val="00C0029F"/>
    <w:rsid w:val="00C014B5"/>
    <w:rsid w:val="00C07B85"/>
    <w:rsid w:val="00C11150"/>
    <w:rsid w:val="00C119A5"/>
    <w:rsid w:val="00C15C85"/>
    <w:rsid w:val="00C15F54"/>
    <w:rsid w:val="00C1691A"/>
    <w:rsid w:val="00C211DA"/>
    <w:rsid w:val="00C23D99"/>
    <w:rsid w:val="00C25174"/>
    <w:rsid w:val="00C30377"/>
    <w:rsid w:val="00C30721"/>
    <w:rsid w:val="00C34433"/>
    <w:rsid w:val="00C35061"/>
    <w:rsid w:val="00C47C79"/>
    <w:rsid w:val="00C47DA4"/>
    <w:rsid w:val="00C52FD7"/>
    <w:rsid w:val="00C53C03"/>
    <w:rsid w:val="00C545ED"/>
    <w:rsid w:val="00C56453"/>
    <w:rsid w:val="00C575A0"/>
    <w:rsid w:val="00C57607"/>
    <w:rsid w:val="00C6559C"/>
    <w:rsid w:val="00C66C7E"/>
    <w:rsid w:val="00C73C15"/>
    <w:rsid w:val="00C747CB"/>
    <w:rsid w:val="00C80A04"/>
    <w:rsid w:val="00C81F6E"/>
    <w:rsid w:val="00C837CC"/>
    <w:rsid w:val="00C850B9"/>
    <w:rsid w:val="00C90A36"/>
    <w:rsid w:val="00C91A6E"/>
    <w:rsid w:val="00C9683E"/>
    <w:rsid w:val="00CB33A7"/>
    <w:rsid w:val="00CB49D3"/>
    <w:rsid w:val="00CC1310"/>
    <w:rsid w:val="00CC2032"/>
    <w:rsid w:val="00CC5A47"/>
    <w:rsid w:val="00CC5BF6"/>
    <w:rsid w:val="00CC616A"/>
    <w:rsid w:val="00CD0AB4"/>
    <w:rsid w:val="00CD2C5A"/>
    <w:rsid w:val="00CD31B7"/>
    <w:rsid w:val="00CD4EA6"/>
    <w:rsid w:val="00CE4F2F"/>
    <w:rsid w:val="00CE65FD"/>
    <w:rsid w:val="00CF1BE4"/>
    <w:rsid w:val="00CF326C"/>
    <w:rsid w:val="00D059E2"/>
    <w:rsid w:val="00D078DC"/>
    <w:rsid w:val="00D147FB"/>
    <w:rsid w:val="00D14ACA"/>
    <w:rsid w:val="00D34E2C"/>
    <w:rsid w:val="00D352CE"/>
    <w:rsid w:val="00D43CB5"/>
    <w:rsid w:val="00D453BD"/>
    <w:rsid w:val="00D54A51"/>
    <w:rsid w:val="00D54A89"/>
    <w:rsid w:val="00D61806"/>
    <w:rsid w:val="00D63855"/>
    <w:rsid w:val="00D70F68"/>
    <w:rsid w:val="00D82EFE"/>
    <w:rsid w:val="00D86F61"/>
    <w:rsid w:val="00D87EC2"/>
    <w:rsid w:val="00D911A2"/>
    <w:rsid w:val="00D9418F"/>
    <w:rsid w:val="00DA1790"/>
    <w:rsid w:val="00DA6FE8"/>
    <w:rsid w:val="00DB2097"/>
    <w:rsid w:val="00DC07B5"/>
    <w:rsid w:val="00DC6D49"/>
    <w:rsid w:val="00DC706D"/>
    <w:rsid w:val="00DD20EF"/>
    <w:rsid w:val="00DD33A0"/>
    <w:rsid w:val="00DD3BFE"/>
    <w:rsid w:val="00DD60B4"/>
    <w:rsid w:val="00DD6FDE"/>
    <w:rsid w:val="00DE65D0"/>
    <w:rsid w:val="00DF17AE"/>
    <w:rsid w:val="00E05020"/>
    <w:rsid w:val="00E10ED3"/>
    <w:rsid w:val="00E12693"/>
    <w:rsid w:val="00E12DA5"/>
    <w:rsid w:val="00E13A23"/>
    <w:rsid w:val="00E13E76"/>
    <w:rsid w:val="00E16DE4"/>
    <w:rsid w:val="00E23B6F"/>
    <w:rsid w:val="00E37439"/>
    <w:rsid w:val="00E42A3B"/>
    <w:rsid w:val="00E46D01"/>
    <w:rsid w:val="00E47C0C"/>
    <w:rsid w:val="00E52792"/>
    <w:rsid w:val="00E54C4B"/>
    <w:rsid w:val="00E55752"/>
    <w:rsid w:val="00E66180"/>
    <w:rsid w:val="00E70F64"/>
    <w:rsid w:val="00E74A49"/>
    <w:rsid w:val="00E74AA8"/>
    <w:rsid w:val="00E762FF"/>
    <w:rsid w:val="00E7693A"/>
    <w:rsid w:val="00E8033B"/>
    <w:rsid w:val="00E8293B"/>
    <w:rsid w:val="00E83E57"/>
    <w:rsid w:val="00E8611F"/>
    <w:rsid w:val="00E872E6"/>
    <w:rsid w:val="00E90287"/>
    <w:rsid w:val="00E92C4F"/>
    <w:rsid w:val="00E95D4B"/>
    <w:rsid w:val="00EA2CB6"/>
    <w:rsid w:val="00EB630D"/>
    <w:rsid w:val="00EB688D"/>
    <w:rsid w:val="00EC0459"/>
    <w:rsid w:val="00EC0604"/>
    <w:rsid w:val="00ED0E31"/>
    <w:rsid w:val="00ED1566"/>
    <w:rsid w:val="00ED4D84"/>
    <w:rsid w:val="00ED713F"/>
    <w:rsid w:val="00EE4759"/>
    <w:rsid w:val="00EF3D1F"/>
    <w:rsid w:val="00F04530"/>
    <w:rsid w:val="00F04701"/>
    <w:rsid w:val="00F04AE3"/>
    <w:rsid w:val="00F05B24"/>
    <w:rsid w:val="00F10C4C"/>
    <w:rsid w:val="00F12CA4"/>
    <w:rsid w:val="00F13420"/>
    <w:rsid w:val="00F23D88"/>
    <w:rsid w:val="00F31BFE"/>
    <w:rsid w:val="00F364C0"/>
    <w:rsid w:val="00F4293B"/>
    <w:rsid w:val="00F4355D"/>
    <w:rsid w:val="00F521F9"/>
    <w:rsid w:val="00F56680"/>
    <w:rsid w:val="00F57B2C"/>
    <w:rsid w:val="00F64463"/>
    <w:rsid w:val="00F65185"/>
    <w:rsid w:val="00F77E1D"/>
    <w:rsid w:val="00F80B91"/>
    <w:rsid w:val="00F8444A"/>
    <w:rsid w:val="00F91132"/>
    <w:rsid w:val="00F9782A"/>
    <w:rsid w:val="00F97AA5"/>
    <w:rsid w:val="00FA7E88"/>
    <w:rsid w:val="00FB3E93"/>
    <w:rsid w:val="00FB7B5F"/>
    <w:rsid w:val="00FC0062"/>
    <w:rsid w:val="00FC11E7"/>
    <w:rsid w:val="00FC5305"/>
    <w:rsid w:val="00FD137A"/>
    <w:rsid w:val="00FD4B79"/>
    <w:rsid w:val="00FD6BA7"/>
    <w:rsid w:val="00FE6B5C"/>
    <w:rsid w:val="00FF1E90"/>
    <w:rsid w:val="00FF2F01"/>
    <w:rsid w:val="00FF38EE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60F"/>
    <w:pPr>
      <w:spacing w:before="120"/>
    </w:pPr>
    <w:rPr>
      <w:rFonts w:asciiTheme="minorHAnsi" w:hAnsiTheme="minorHAnsi" w:cs="Arial"/>
      <w:bCs/>
      <w:color w:val="000000" w:themeColor="text1"/>
      <w:sz w:val="24"/>
      <w:szCs w:val="22"/>
    </w:rPr>
  </w:style>
  <w:style w:type="paragraph" w:styleId="Heading1">
    <w:name w:val="heading 1"/>
    <w:basedOn w:val="Normal"/>
    <w:next w:val="Normal"/>
    <w:qFormat/>
    <w:rsid w:val="00E6618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076B59"/>
    <w:pPr>
      <w:keepNext/>
      <w:numPr>
        <w:numId w:val="7"/>
      </w:numPr>
      <w:spacing w:before="240" w:after="60"/>
      <w:jc w:val="both"/>
      <w:outlineLvl w:val="1"/>
    </w:pPr>
    <w:rPr>
      <w:rFonts w:ascii="Arial" w:hAnsi="Arial"/>
      <w:b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6118"/>
    <w:rPr>
      <w:color w:val="0000FF"/>
      <w:u w:val="single"/>
    </w:rPr>
  </w:style>
  <w:style w:type="table" w:styleId="TableGrid">
    <w:name w:val="Table Grid"/>
    <w:basedOn w:val="TableNormal"/>
    <w:rsid w:val="001B4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D6E7A"/>
  </w:style>
  <w:style w:type="paragraph" w:styleId="TOC1">
    <w:name w:val="toc 1"/>
    <w:basedOn w:val="Normal"/>
    <w:next w:val="Normal"/>
    <w:rsid w:val="00E66180"/>
    <w:pPr>
      <w:tabs>
        <w:tab w:val="right" w:leader="dot" w:pos="9979"/>
      </w:tabs>
      <w:spacing w:before="240" w:after="120" w:line="300" w:lineRule="atLeast"/>
    </w:pPr>
    <w:rPr>
      <w:rFonts w:ascii="Arial" w:hAnsi="Arial"/>
      <w:noProof/>
      <w:color w:val="1F2B7C"/>
      <w:lang w:val="en-US" w:eastAsia="da-DK"/>
    </w:rPr>
  </w:style>
  <w:style w:type="paragraph" w:styleId="TOC2">
    <w:name w:val="toc 2"/>
    <w:basedOn w:val="Normal"/>
    <w:next w:val="Normal"/>
    <w:rsid w:val="00E66180"/>
    <w:pPr>
      <w:tabs>
        <w:tab w:val="right" w:leader="dot" w:pos="9979"/>
      </w:tabs>
      <w:spacing w:before="60" w:line="300" w:lineRule="atLeast"/>
      <w:ind w:left="221"/>
    </w:pPr>
    <w:rPr>
      <w:rFonts w:ascii="Arial" w:hAnsi="Arial"/>
      <w:sz w:val="22"/>
      <w:lang w:val="en-US" w:eastAsia="da-DK"/>
    </w:rPr>
  </w:style>
  <w:style w:type="paragraph" w:customStyle="1" w:styleId="Version">
    <w:name w:val="Version"/>
    <w:basedOn w:val="Subtitle1"/>
    <w:semiHidden/>
    <w:rsid w:val="00E66180"/>
  </w:style>
  <w:style w:type="paragraph" w:customStyle="1" w:styleId="Subtitle1">
    <w:name w:val="Subtitle1"/>
    <w:basedOn w:val="Normal"/>
    <w:semiHidden/>
    <w:rsid w:val="00E66180"/>
    <w:pPr>
      <w:spacing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MinimizeParagraph">
    <w:name w:val="MinimizeParagraph"/>
    <w:basedOn w:val="Normal"/>
    <w:semiHidden/>
    <w:rsid w:val="00E66180"/>
    <w:rPr>
      <w:rFonts w:ascii="Arial" w:hAnsi="Arial"/>
      <w:sz w:val="2"/>
      <w:lang w:val="en-US" w:eastAsia="da-DK"/>
    </w:rPr>
  </w:style>
  <w:style w:type="paragraph" w:customStyle="1" w:styleId="TOCHeading1">
    <w:name w:val="TOC Heading1"/>
    <w:basedOn w:val="Normal"/>
    <w:next w:val="Normal"/>
    <w:semiHidden/>
    <w:rsid w:val="00E66180"/>
    <w:pPr>
      <w:spacing w:after="300"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Headingbold">
    <w:name w:val="Heading bold"/>
    <w:basedOn w:val="Normal"/>
    <w:next w:val="Normal"/>
    <w:rsid w:val="00E66180"/>
    <w:pPr>
      <w:spacing w:after="200" w:line="300" w:lineRule="atLeast"/>
    </w:pPr>
    <w:rPr>
      <w:rFonts w:ascii="Arial" w:hAnsi="Arial"/>
      <w:b/>
      <w:sz w:val="23"/>
      <w:lang w:val="en-US" w:eastAsia="da-DK"/>
    </w:rPr>
  </w:style>
  <w:style w:type="paragraph" w:styleId="FootnoteText">
    <w:name w:val="footnote text"/>
    <w:basedOn w:val="Normal"/>
    <w:semiHidden/>
    <w:rsid w:val="00E66180"/>
    <w:pPr>
      <w:spacing w:line="300" w:lineRule="atLeast"/>
    </w:pPr>
    <w:rPr>
      <w:rFonts w:ascii="Arial" w:hAnsi="Arial"/>
      <w:sz w:val="20"/>
      <w:szCs w:val="20"/>
      <w:lang w:val="en-US" w:eastAsia="da-DK"/>
    </w:rPr>
  </w:style>
  <w:style w:type="character" w:styleId="FootnoteReference">
    <w:name w:val="footnote reference"/>
    <w:basedOn w:val="DefaultParagraphFont"/>
    <w:semiHidden/>
    <w:rsid w:val="00E66180"/>
    <w:rPr>
      <w:noProof/>
      <w:vertAlign w:val="superscript"/>
      <w:lang w:val="en-US"/>
    </w:rPr>
  </w:style>
  <w:style w:type="paragraph" w:customStyle="1" w:styleId="DocumentTitle">
    <w:name w:val="DocumentTitle"/>
    <w:basedOn w:val="Normal"/>
    <w:semiHidden/>
    <w:qFormat/>
    <w:rsid w:val="00E66180"/>
    <w:pPr>
      <w:spacing w:line="780" w:lineRule="atLeast"/>
    </w:pPr>
    <w:rPr>
      <w:rFonts w:ascii="Arial" w:hAnsi="Arial"/>
      <w:color w:val="1F2B7C"/>
      <w:sz w:val="72"/>
      <w:lang w:val="en-US" w:eastAsia="da-DK"/>
    </w:rPr>
  </w:style>
  <w:style w:type="character" w:customStyle="1" w:styleId="FooterChar">
    <w:name w:val="Footer Char"/>
    <w:basedOn w:val="DefaultParagraphFont"/>
    <w:link w:val="Footer"/>
    <w:uiPriority w:val="99"/>
    <w:rsid w:val="00A87C0D"/>
    <w:rPr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B87AD7"/>
    <w:pPr>
      <w:autoSpaceDE w:val="0"/>
      <w:autoSpaceDN w:val="0"/>
      <w:adjustRightInd w:val="0"/>
      <w:spacing w:line="240" w:lineRule="atLeast"/>
      <w:ind w:left="360"/>
      <w:jc w:val="both"/>
    </w:pPr>
    <w:rPr>
      <w:rFonts w:ascii="Arial" w:hAnsi="Arial"/>
      <w:sz w:val="20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B87AD7"/>
    <w:rPr>
      <w:rFonts w:ascii="Arial" w:hAnsi="Arial" w:cs="Arial"/>
    </w:rPr>
  </w:style>
  <w:style w:type="character" w:customStyle="1" w:styleId="DeltaViewDeletion">
    <w:name w:val="DeltaView Deletion"/>
    <w:rsid w:val="00B87AD7"/>
    <w:rPr>
      <w:strike/>
      <w:color w:val="FF0000"/>
      <w:spacing w:val="0"/>
    </w:rPr>
  </w:style>
  <w:style w:type="paragraph" w:styleId="BodyText3">
    <w:name w:val="Body Text 3"/>
    <w:basedOn w:val="Normal"/>
    <w:link w:val="BodyText3Char"/>
    <w:rsid w:val="00B87AD7"/>
    <w:rPr>
      <w:rFonts w:ascii="Arial" w:hAnsi="Arial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87AD7"/>
    <w:rPr>
      <w:rFonts w:ascii="Arial" w:hAnsi="Arial" w:cs="Arial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C56453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56453"/>
    <w:rPr>
      <w:rFonts w:ascii="Consolas" w:eastAsia="Calibri" w:hAnsi="Consolas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DD3BFE"/>
    <w:pPr>
      <w:ind w:left="720"/>
    </w:pPr>
    <w:rPr>
      <w:rFonts w:ascii="Calibri" w:eastAsia="Calibri" w:hAnsi="Calibri"/>
      <w:sz w:val="22"/>
      <w:lang w:val="en-US" w:eastAsia="en-US"/>
    </w:rPr>
  </w:style>
  <w:style w:type="paragraph" w:customStyle="1" w:styleId="bodytext">
    <w:name w:val="bodytext"/>
    <w:basedOn w:val="Normal"/>
    <w:rsid w:val="009D2E4F"/>
    <w:pPr>
      <w:spacing w:line="240" w:lineRule="atLeast"/>
    </w:pPr>
    <w:rPr>
      <w:rFonts w:ascii="Arial" w:hAnsi="Arial"/>
      <w:color w:val="000000"/>
      <w:sz w:val="17"/>
      <w:szCs w:val="17"/>
      <w:lang w:val="en-US" w:eastAsia="en-US"/>
    </w:rPr>
  </w:style>
  <w:style w:type="character" w:styleId="CommentReference">
    <w:name w:val="annotation reference"/>
    <w:basedOn w:val="DefaultParagraphFont"/>
    <w:rsid w:val="00C47D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D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7DA4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7DA4"/>
    <w:rPr>
      <w:b/>
    </w:rPr>
  </w:style>
  <w:style w:type="character" w:customStyle="1" w:styleId="CommentSubjectChar">
    <w:name w:val="Comment Subject Char"/>
    <w:basedOn w:val="CommentTextChar"/>
    <w:link w:val="CommentSubject"/>
    <w:rsid w:val="00C47DA4"/>
    <w:rPr>
      <w:b/>
      <w:bCs/>
      <w:lang w:val="en-GB" w:eastAsia="en-GB"/>
    </w:rPr>
  </w:style>
  <w:style w:type="paragraph" w:styleId="BodyText0">
    <w:name w:val="Body Text"/>
    <w:basedOn w:val="Normal"/>
    <w:link w:val="BodyTextChar"/>
    <w:rsid w:val="00E37439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37439"/>
    <w:rPr>
      <w:sz w:val="24"/>
      <w:szCs w:val="24"/>
      <w:lang w:val="en-GB" w:eastAsia="en-GB"/>
    </w:rPr>
  </w:style>
  <w:style w:type="paragraph" w:customStyle="1" w:styleId="Body1">
    <w:name w:val="Body 1"/>
    <w:rsid w:val="006940DA"/>
    <w:pPr>
      <w:outlineLvl w:val="0"/>
    </w:pPr>
    <w:rPr>
      <w:rFonts w:eastAsia="ヒラギノ角ゴ Pro W3"/>
      <w:color w:val="000000"/>
      <w:sz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7A1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7A1B"/>
  </w:style>
  <w:style w:type="character" w:styleId="EndnoteReference">
    <w:name w:val="endnote reference"/>
    <w:basedOn w:val="DefaultParagraphFont"/>
    <w:uiPriority w:val="99"/>
    <w:semiHidden/>
    <w:unhideWhenUsed/>
    <w:rsid w:val="00577A1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ED713F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713F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1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D713F"/>
    <w:rPr>
      <w:rFonts w:asciiTheme="majorHAnsi" w:eastAsiaTheme="majorEastAsia" w:hAnsiTheme="majorHAnsi" w:cstheme="majorBidi"/>
      <w:bCs/>
      <w:i/>
      <w:iCs/>
      <w:color w:val="4F81BD" w:themeColor="accent1"/>
      <w:spacing w:val="15"/>
      <w:sz w:val="24"/>
      <w:szCs w:val="24"/>
    </w:rPr>
  </w:style>
  <w:style w:type="paragraph" w:customStyle="1" w:styleId="ListA">
    <w:name w:val="List A"/>
    <w:basedOn w:val="ListParagraph"/>
    <w:link w:val="ListAChar"/>
    <w:qFormat/>
    <w:rsid w:val="00ED713F"/>
    <w:pPr>
      <w:numPr>
        <w:numId w:val="1"/>
      </w:numPr>
      <w:spacing w:befor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D713F"/>
    <w:rPr>
      <w:rFonts w:ascii="Calibri" w:eastAsia="Calibri" w:hAnsi="Calibri" w:cs="Arial"/>
      <w:bCs/>
      <w:color w:val="000000" w:themeColor="text1"/>
      <w:sz w:val="22"/>
      <w:szCs w:val="22"/>
      <w:lang w:val="en-US" w:eastAsia="en-US"/>
    </w:rPr>
  </w:style>
  <w:style w:type="character" w:customStyle="1" w:styleId="ListAChar">
    <w:name w:val="List A Char"/>
    <w:basedOn w:val="ListParagraphChar"/>
    <w:link w:val="ListA"/>
    <w:rsid w:val="00ED713F"/>
    <w:rPr>
      <w:rFonts w:ascii="Calibri" w:eastAsia="Calibri" w:hAnsi="Calibri" w:cs="Arial"/>
      <w:bCs/>
      <w:color w:val="000000" w:themeColor="text1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60F"/>
    <w:pPr>
      <w:spacing w:before="120"/>
    </w:pPr>
    <w:rPr>
      <w:rFonts w:asciiTheme="minorHAnsi" w:hAnsiTheme="minorHAnsi" w:cs="Arial"/>
      <w:bCs/>
      <w:color w:val="000000" w:themeColor="text1"/>
      <w:sz w:val="24"/>
      <w:szCs w:val="22"/>
    </w:rPr>
  </w:style>
  <w:style w:type="paragraph" w:styleId="Heading1">
    <w:name w:val="heading 1"/>
    <w:basedOn w:val="Normal"/>
    <w:next w:val="Normal"/>
    <w:qFormat/>
    <w:rsid w:val="00E6618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076B59"/>
    <w:pPr>
      <w:keepNext/>
      <w:numPr>
        <w:numId w:val="7"/>
      </w:numPr>
      <w:spacing w:before="240" w:after="60"/>
      <w:jc w:val="both"/>
      <w:outlineLvl w:val="1"/>
    </w:pPr>
    <w:rPr>
      <w:rFonts w:ascii="Arial" w:hAnsi="Arial"/>
      <w:b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6118"/>
    <w:rPr>
      <w:color w:val="0000FF"/>
      <w:u w:val="single"/>
    </w:rPr>
  </w:style>
  <w:style w:type="table" w:styleId="TableGrid">
    <w:name w:val="Table Grid"/>
    <w:basedOn w:val="TableNormal"/>
    <w:rsid w:val="001B4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D6E7A"/>
  </w:style>
  <w:style w:type="paragraph" w:styleId="TOC1">
    <w:name w:val="toc 1"/>
    <w:basedOn w:val="Normal"/>
    <w:next w:val="Normal"/>
    <w:rsid w:val="00E66180"/>
    <w:pPr>
      <w:tabs>
        <w:tab w:val="right" w:leader="dot" w:pos="9979"/>
      </w:tabs>
      <w:spacing w:before="240" w:after="120" w:line="300" w:lineRule="atLeast"/>
    </w:pPr>
    <w:rPr>
      <w:rFonts w:ascii="Arial" w:hAnsi="Arial"/>
      <w:noProof/>
      <w:color w:val="1F2B7C"/>
      <w:lang w:val="en-US" w:eastAsia="da-DK"/>
    </w:rPr>
  </w:style>
  <w:style w:type="paragraph" w:styleId="TOC2">
    <w:name w:val="toc 2"/>
    <w:basedOn w:val="Normal"/>
    <w:next w:val="Normal"/>
    <w:rsid w:val="00E66180"/>
    <w:pPr>
      <w:tabs>
        <w:tab w:val="right" w:leader="dot" w:pos="9979"/>
      </w:tabs>
      <w:spacing w:before="60" w:line="300" w:lineRule="atLeast"/>
      <w:ind w:left="221"/>
    </w:pPr>
    <w:rPr>
      <w:rFonts w:ascii="Arial" w:hAnsi="Arial"/>
      <w:sz w:val="22"/>
      <w:lang w:val="en-US" w:eastAsia="da-DK"/>
    </w:rPr>
  </w:style>
  <w:style w:type="paragraph" w:customStyle="1" w:styleId="Version">
    <w:name w:val="Version"/>
    <w:basedOn w:val="Subtitle1"/>
    <w:semiHidden/>
    <w:rsid w:val="00E66180"/>
  </w:style>
  <w:style w:type="paragraph" w:customStyle="1" w:styleId="Subtitle1">
    <w:name w:val="Subtitle1"/>
    <w:basedOn w:val="Normal"/>
    <w:semiHidden/>
    <w:rsid w:val="00E66180"/>
    <w:pPr>
      <w:spacing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MinimizeParagraph">
    <w:name w:val="MinimizeParagraph"/>
    <w:basedOn w:val="Normal"/>
    <w:semiHidden/>
    <w:rsid w:val="00E66180"/>
    <w:rPr>
      <w:rFonts w:ascii="Arial" w:hAnsi="Arial"/>
      <w:sz w:val="2"/>
      <w:lang w:val="en-US" w:eastAsia="da-DK"/>
    </w:rPr>
  </w:style>
  <w:style w:type="paragraph" w:customStyle="1" w:styleId="TOCHeading1">
    <w:name w:val="TOC Heading1"/>
    <w:basedOn w:val="Normal"/>
    <w:next w:val="Normal"/>
    <w:semiHidden/>
    <w:rsid w:val="00E66180"/>
    <w:pPr>
      <w:spacing w:after="300"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Headingbold">
    <w:name w:val="Heading bold"/>
    <w:basedOn w:val="Normal"/>
    <w:next w:val="Normal"/>
    <w:rsid w:val="00E66180"/>
    <w:pPr>
      <w:spacing w:after="200" w:line="300" w:lineRule="atLeast"/>
    </w:pPr>
    <w:rPr>
      <w:rFonts w:ascii="Arial" w:hAnsi="Arial"/>
      <w:b/>
      <w:sz w:val="23"/>
      <w:lang w:val="en-US" w:eastAsia="da-DK"/>
    </w:rPr>
  </w:style>
  <w:style w:type="paragraph" w:styleId="FootnoteText">
    <w:name w:val="footnote text"/>
    <w:basedOn w:val="Normal"/>
    <w:semiHidden/>
    <w:rsid w:val="00E66180"/>
    <w:pPr>
      <w:spacing w:line="300" w:lineRule="atLeast"/>
    </w:pPr>
    <w:rPr>
      <w:rFonts w:ascii="Arial" w:hAnsi="Arial"/>
      <w:sz w:val="20"/>
      <w:szCs w:val="20"/>
      <w:lang w:val="en-US" w:eastAsia="da-DK"/>
    </w:rPr>
  </w:style>
  <w:style w:type="character" w:styleId="FootnoteReference">
    <w:name w:val="footnote reference"/>
    <w:basedOn w:val="DefaultParagraphFont"/>
    <w:semiHidden/>
    <w:rsid w:val="00E66180"/>
    <w:rPr>
      <w:noProof/>
      <w:vertAlign w:val="superscript"/>
      <w:lang w:val="en-US"/>
    </w:rPr>
  </w:style>
  <w:style w:type="paragraph" w:customStyle="1" w:styleId="DocumentTitle">
    <w:name w:val="DocumentTitle"/>
    <w:basedOn w:val="Normal"/>
    <w:semiHidden/>
    <w:qFormat/>
    <w:rsid w:val="00E66180"/>
    <w:pPr>
      <w:spacing w:line="780" w:lineRule="atLeast"/>
    </w:pPr>
    <w:rPr>
      <w:rFonts w:ascii="Arial" w:hAnsi="Arial"/>
      <w:color w:val="1F2B7C"/>
      <w:sz w:val="72"/>
      <w:lang w:val="en-US" w:eastAsia="da-DK"/>
    </w:rPr>
  </w:style>
  <w:style w:type="character" w:customStyle="1" w:styleId="FooterChar">
    <w:name w:val="Footer Char"/>
    <w:basedOn w:val="DefaultParagraphFont"/>
    <w:link w:val="Footer"/>
    <w:uiPriority w:val="99"/>
    <w:rsid w:val="00A87C0D"/>
    <w:rPr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B87AD7"/>
    <w:pPr>
      <w:autoSpaceDE w:val="0"/>
      <w:autoSpaceDN w:val="0"/>
      <w:adjustRightInd w:val="0"/>
      <w:spacing w:line="240" w:lineRule="atLeast"/>
      <w:ind w:left="360"/>
      <w:jc w:val="both"/>
    </w:pPr>
    <w:rPr>
      <w:rFonts w:ascii="Arial" w:hAnsi="Arial"/>
      <w:sz w:val="20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B87AD7"/>
    <w:rPr>
      <w:rFonts w:ascii="Arial" w:hAnsi="Arial" w:cs="Arial"/>
    </w:rPr>
  </w:style>
  <w:style w:type="character" w:customStyle="1" w:styleId="DeltaViewDeletion">
    <w:name w:val="DeltaView Deletion"/>
    <w:rsid w:val="00B87AD7"/>
    <w:rPr>
      <w:strike/>
      <w:color w:val="FF0000"/>
      <w:spacing w:val="0"/>
    </w:rPr>
  </w:style>
  <w:style w:type="paragraph" w:styleId="BodyText3">
    <w:name w:val="Body Text 3"/>
    <w:basedOn w:val="Normal"/>
    <w:link w:val="BodyText3Char"/>
    <w:rsid w:val="00B87AD7"/>
    <w:rPr>
      <w:rFonts w:ascii="Arial" w:hAnsi="Arial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87AD7"/>
    <w:rPr>
      <w:rFonts w:ascii="Arial" w:hAnsi="Arial" w:cs="Arial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C56453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56453"/>
    <w:rPr>
      <w:rFonts w:ascii="Consolas" w:eastAsia="Calibri" w:hAnsi="Consolas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DD3BFE"/>
    <w:pPr>
      <w:ind w:left="720"/>
    </w:pPr>
    <w:rPr>
      <w:rFonts w:ascii="Calibri" w:eastAsia="Calibri" w:hAnsi="Calibri"/>
      <w:sz w:val="22"/>
      <w:lang w:val="en-US" w:eastAsia="en-US"/>
    </w:rPr>
  </w:style>
  <w:style w:type="paragraph" w:customStyle="1" w:styleId="bodytext">
    <w:name w:val="bodytext"/>
    <w:basedOn w:val="Normal"/>
    <w:rsid w:val="009D2E4F"/>
    <w:pPr>
      <w:spacing w:line="240" w:lineRule="atLeast"/>
    </w:pPr>
    <w:rPr>
      <w:rFonts w:ascii="Arial" w:hAnsi="Arial"/>
      <w:color w:val="000000"/>
      <w:sz w:val="17"/>
      <w:szCs w:val="17"/>
      <w:lang w:val="en-US" w:eastAsia="en-US"/>
    </w:rPr>
  </w:style>
  <w:style w:type="character" w:styleId="CommentReference">
    <w:name w:val="annotation reference"/>
    <w:basedOn w:val="DefaultParagraphFont"/>
    <w:rsid w:val="00C47D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D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7DA4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7DA4"/>
    <w:rPr>
      <w:b/>
    </w:rPr>
  </w:style>
  <w:style w:type="character" w:customStyle="1" w:styleId="CommentSubjectChar">
    <w:name w:val="Comment Subject Char"/>
    <w:basedOn w:val="CommentTextChar"/>
    <w:link w:val="CommentSubject"/>
    <w:rsid w:val="00C47DA4"/>
    <w:rPr>
      <w:b/>
      <w:bCs/>
      <w:lang w:val="en-GB" w:eastAsia="en-GB"/>
    </w:rPr>
  </w:style>
  <w:style w:type="paragraph" w:styleId="BodyText0">
    <w:name w:val="Body Text"/>
    <w:basedOn w:val="Normal"/>
    <w:link w:val="BodyTextChar"/>
    <w:rsid w:val="00E37439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37439"/>
    <w:rPr>
      <w:sz w:val="24"/>
      <w:szCs w:val="24"/>
      <w:lang w:val="en-GB" w:eastAsia="en-GB"/>
    </w:rPr>
  </w:style>
  <w:style w:type="paragraph" w:customStyle="1" w:styleId="Body1">
    <w:name w:val="Body 1"/>
    <w:rsid w:val="006940DA"/>
    <w:pPr>
      <w:outlineLvl w:val="0"/>
    </w:pPr>
    <w:rPr>
      <w:rFonts w:eastAsia="ヒラギノ角ゴ Pro W3"/>
      <w:color w:val="000000"/>
      <w:sz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7A1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7A1B"/>
  </w:style>
  <w:style w:type="character" w:styleId="EndnoteReference">
    <w:name w:val="endnote reference"/>
    <w:basedOn w:val="DefaultParagraphFont"/>
    <w:uiPriority w:val="99"/>
    <w:semiHidden/>
    <w:unhideWhenUsed/>
    <w:rsid w:val="00577A1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ED713F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713F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1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D713F"/>
    <w:rPr>
      <w:rFonts w:asciiTheme="majorHAnsi" w:eastAsiaTheme="majorEastAsia" w:hAnsiTheme="majorHAnsi" w:cstheme="majorBidi"/>
      <w:bCs/>
      <w:i/>
      <w:iCs/>
      <w:color w:val="4F81BD" w:themeColor="accent1"/>
      <w:spacing w:val="15"/>
      <w:sz w:val="24"/>
      <w:szCs w:val="24"/>
    </w:rPr>
  </w:style>
  <w:style w:type="paragraph" w:customStyle="1" w:styleId="ListA">
    <w:name w:val="List A"/>
    <w:basedOn w:val="ListParagraph"/>
    <w:link w:val="ListAChar"/>
    <w:qFormat/>
    <w:rsid w:val="00ED713F"/>
    <w:pPr>
      <w:numPr>
        <w:numId w:val="1"/>
      </w:numPr>
      <w:spacing w:befor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D713F"/>
    <w:rPr>
      <w:rFonts w:ascii="Calibri" w:eastAsia="Calibri" w:hAnsi="Calibri" w:cs="Arial"/>
      <w:bCs/>
      <w:color w:val="000000" w:themeColor="text1"/>
      <w:sz w:val="22"/>
      <w:szCs w:val="22"/>
      <w:lang w:val="en-US" w:eastAsia="en-US"/>
    </w:rPr>
  </w:style>
  <w:style w:type="character" w:customStyle="1" w:styleId="ListAChar">
    <w:name w:val="List A Char"/>
    <w:basedOn w:val="ListParagraphChar"/>
    <w:link w:val="ListA"/>
    <w:rsid w:val="00ED713F"/>
    <w:rPr>
      <w:rFonts w:ascii="Calibri" w:eastAsia="Calibri" w:hAnsi="Calibri" w:cs="Arial"/>
      <w:bCs/>
      <w:color w:val="000000" w:themeColor="tex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76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03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5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34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0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89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54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65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1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0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91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55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7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8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7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4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30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1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5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50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4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17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6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67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2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2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144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18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11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734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596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1218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45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065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36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4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215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85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8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2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52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04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3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27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79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7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42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60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5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4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3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64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89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2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3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6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75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8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7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0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4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4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4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40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5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nomed\41_Template\IhtsdoDocument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9B5C-0A22-434E-9BFB-A4C3F3E1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IhtsdoDocument2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David Markwell</dc:creator>
  <cp:lastModifiedBy>Krista</cp:lastModifiedBy>
  <cp:revision>2</cp:revision>
  <cp:lastPrinted>2009-07-29T13:01:00Z</cp:lastPrinted>
  <dcterms:created xsi:type="dcterms:W3CDTF">2012-10-17T01:51:00Z</dcterms:created>
  <dcterms:modified xsi:type="dcterms:W3CDTF">2012-10-17T01:51:00Z</dcterms:modified>
</cp:coreProperties>
</file>